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77" w:rsidRDefault="002C6177" w:rsidP="000D4F98">
      <w:pPr>
        <w:pStyle w:val="BodyText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ru-RU"/>
        </w:rPr>
        <w:t xml:space="preserve">                                                                  </w:t>
      </w:r>
    </w:p>
    <w:p w:rsidR="002C6177" w:rsidRPr="0017771E" w:rsidRDefault="002C6177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17771E">
        <w:rPr>
          <w:b/>
          <w:bCs/>
          <w:sz w:val="22"/>
          <w:szCs w:val="22"/>
          <w:lang w:val="ru-RU"/>
        </w:rPr>
        <w:t xml:space="preserve">ДО </w:t>
      </w:r>
    </w:p>
    <w:p w:rsidR="002C6177" w:rsidRPr="00584945" w:rsidRDefault="002C6177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bg-BG"/>
        </w:rPr>
        <w:t>Местна инициативна</w:t>
      </w:r>
      <w:r w:rsidRPr="002761D5">
        <w:rPr>
          <w:b/>
          <w:bCs/>
          <w:sz w:val="22"/>
          <w:szCs w:val="22"/>
          <w:lang w:val="ru-RU"/>
        </w:rPr>
        <w:t xml:space="preserve"> </w:t>
      </w:r>
      <w:r>
        <w:rPr>
          <w:b/>
          <w:bCs/>
          <w:sz w:val="22"/>
          <w:szCs w:val="22"/>
          <w:lang w:val="bg-BG"/>
        </w:rPr>
        <w:t>група</w:t>
      </w:r>
      <w:r w:rsidRPr="002761D5">
        <w:rPr>
          <w:b/>
          <w:bCs/>
          <w:sz w:val="22"/>
          <w:szCs w:val="22"/>
          <w:lang w:val="ru-RU"/>
        </w:rPr>
        <w:t>-</w:t>
      </w:r>
      <w:r w:rsidRPr="00584945">
        <w:rPr>
          <w:b/>
          <w:bCs/>
          <w:sz w:val="22"/>
          <w:szCs w:val="22"/>
          <w:lang w:val="ru-RU"/>
        </w:rPr>
        <w:t>Е</w:t>
      </w:r>
      <w:r>
        <w:rPr>
          <w:b/>
          <w:bCs/>
          <w:sz w:val="22"/>
          <w:szCs w:val="22"/>
          <w:lang w:val="ru-RU"/>
        </w:rPr>
        <w:t>лхово</w:t>
      </w:r>
    </w:p>
    <w:p w:rsidR="002C6177" w:rsidRDefault="002C6177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 xml:space="preserve">Област Ямбол, </w:t>
      </w:r>
    </w:p>
    <w:p w:rsidR="002C6177" w:rsidRDefault="002C6177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  <w:r w:rsidRPr="00584945">
        <w:rPr>
          <w:b/>
          <w:bCs/>
          <w:sz w:val="22"/>
          <w:szCs w:val="22"/>
          <w:lang w:val="ru-RU"/>
        </w:rPr>
        <w:t>град Елхово, ул.”</w:t>
      </w:r>
      <w:r>
        <w:rPr>
          <w:b/>
          <w:bCs/>
          <w:sz w:val="22"/>
          <w:szCs w:val="22"/>
          <w:lang w:val="bg-BG"/>
        </w:rPr>
        <w:t>Калоян</w:t>
      </w:r>
      <w:r w:rsidRPr="00584945">
        <w:rPr>
          <w:b/>
          <w:bCs/>
          <w:sz w:val="22"/>
          <w:szCs w:val="22"/>
          <w:lang w:val="ru-RU"/>
        </w:rPr>
        <w:t>” №</w:t>
      </w:r>
      <w:r>
        <w:rPr>
          <w:b/>
          <w:bCs/>
          <w:sz w:val="22"/>
          <w:szCs w:val="22"/>
          <w:lang w:val="ru-RU"/>
        </w:rPr>
        <w:t>13</w:t>
      </w:r>
      <w:r>
        <w:rPr>
          <w:b/>
          <w:bCs/>
          <w:sz w:val="22"/>
          <w:szCs w:val="22"/>
          <w:lang w:val="bg-BG"/>
        </w:rPr>
        <w:t xml:space="preserve">, </w:t>
      </w:r>
      <w:r>
        <w:rPr>
          <w:b/>
          <w:bCs/>
          <w:sz w:val="22"/>
          <w:szCs w:val="22"/>
          <w:lang w:val="ru-RU"/>
        </w:rPr>
        <w:t>ет.2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A0"/>
      </w:tblPr>
      <w:tblGrid>
        <w:gridCol w:w="3708"/>
        <w:gridCol w:w="4968"/>
      </w:tblGrid>
      <w:tr w:rsidR="002C6177" w:rsidRPr="00EC4DF4" w:rsidTr="00CA5396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Наименование на Участника:</w:t>
            </w:r>
          </w:p>
        </w:tc>
        <w:tc>
          <w:tcPr>
            <w:tcW w:w="4968" w:type="dxa"/>
            <w:tcBorders>
              <w:top w:val="nil"/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Седалище по регистрация: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 xml:space="preserve">BIC;IBAN: 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Булстат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2761D5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Точен адрес за кореспонденция: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2761D5" w:rsidRDefault="002C6177" w:rsidP="00CA5396">
            <w:pPr>
              <w:rPr>
                <w:i/>
                <w:iCs/>
                <w:sz w:val="28"/>
                <w:szCs w:val="24"/>
                <w:lang w:val="ru-RU"/>
              </w:rPr>
            </w:pPr>
            <w:r w:rsidRPr="002761D5">
              <w:rPr>
                <w:i/>
                <w:iCs/>
                <w:sz w:val="22"/>
                <w:lang w:val="ru-RU"/>
              </w:rPr>
              <w:t>(държава, град, пощенски код, улица, №)</w:t>
            </w: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Телефонен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Факс номер: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Лице за контакти: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  <w:tr w:rsidR="002C6177" w:rsidRPr="00EC4DF4" w:rsidTr="00CA5396">
        <w:tc>
          <w:tcPr>
            <w:tcW w:w="370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b/>
                <w:bCs/>
                <w:sz w:val="28"/>
                <w:szCs w:val="24"/>
              </w:rPr>
            </w:pPr>
            <w:r w:rsidRPr="00EC4DF4">
              <w:rPr>
                <w:b/>
                <w:bCs/>
                <w:sz w:val="22"/>
              </w:rPr>
              <w:t>e mail:</w:t>
            </w:r>
          </w:p>
        </w:tc>
        <w:tc>
          <w:tcPr>
            <w:tcW w:w="4968" w:type="dxa"/>
            <w:tcBorders>
              <w:left w:val="nil"/>
              <w:right w:val="nil"/>
            </w:tcBorders>
          </w:tcPr>
          <w:p w:rsidR="002C6177" w:rsidRPr="00EC4DF4" w:rsidRDefault="002C6177" w:rsidP="00CA5396">
            <w:pPr>
              <w:rPr>
                <w:i/>
                <w:iCs/>
                <w:sz w:val="28"/>
                <w:szCs w:val="24"/>
              </w:rPr>
            </w:pPr>
          </w:p>
        </w:tc>
      </w:tr>
    </w:tbl>
    <w:p w:rsidR="002C6177" w:rsidRPr="00EC4DF4" w:rsidRDefault="002C6177" w:rsidP="00EC4DF4">
      <w:pPr>
        <w:rPr>
          <w:b/>
          <w:position w:val="8"/>
          <w:sz w:val="32"/>
          <w:szCs w:val="28"/>
        </w:rPr>
      </w:pPr>
    </w:p>
    <w:p w:rsidR="002C6177" w:rsidRDefault="002C6177" w:rsidP="00C4771F">
      <w:pPr>
        <w:pStyle w:val="BodyText"/>
        <w:ind w:left="4956"/>
        <w:rPr>
          <w:b/>
          <w:bCs/>
          <w:sz w:val="22"/>
          <w:szCs w:val="22"/>
          <w:lang w:val="ru-RU"/>
        </w:rPr>
      </w:pPr>
    </w:p>
    <w:p w:rsidR="002C6177" w:rsidRPr="002540F6" w:rsidRDefault="002C6177" w:rsidP="00C4771F">
      <w:pPr>
        <w:pStyle w:val="BodyText"/>
        <w:jc w:val="center"/>
        <w:rPr>
          <w:b/>
          <w:bCs/>
          <w:sz w:val="36"/>
          <w:szCs w:val="36"/>
          <w:lang w:val="bg-BG"/>
        </w:rPr>
      </w:pPr>
      <w:r>
        <w:rPr>
          <w:b/>
          <w:bCs/>
          <w:sz w:val="36"/>
          <w:szCs w:val="36"/>
          <w:lang w:val="bg-BG"/>
        </w:rPr>
        <w:t>ЦЕНОВО</w:t>
      </w:r>
      <w:r w:rsidRPr="002540F6">
        <w:rPr>
          <w:b/>
          <w:bCs/>
          <w:sz w:val="36"/>
          <w:szCs w:val="36"/>
          <w:lang w:val="bg-BG"/>
        </w:rPr>
        <w:t xml:space="preserve"> </w:t>
      </w:r>
      <w:r>
        <w:rPr>
          <w:b/>
          <w:bCs/>
          <w:sz w:val="36"/>
          <w:szCs w:val="36"/>
          <w:lang w:val="bg-BG"/>
        </w:rPr>
        <w:t>ПРЕДЛОЖЕНИЕ</w:t>
      </w:r>
    </w:p>
    <w:p w:rsidR="002C6177" w:rsidRPr="00B41D19" w:rsidRDefault="002C6177" w:rsidP="00EC4DF4">
      <w:pPr>
        <w:jc w:val="center"/>
        <w:rPr>
          <w:b/>
          <w:position w:val="8"/>
          <w:sz w:val="28"/>
          <w:szCs w:val="24"/>
          <w:lang w:val="ru-RU"/>
        </w:rPr>
      </w:pPr>
      <w:r w:rsidRPr="00B41D19">
        <w:rPr>
          <w:b/>
          <w:position w:val="8"/>
          <w:sz w:val="22"/>
          <w:lang w:val="ru-RU"/>
        </w:rPr>
        <w:t xml:space="preserve">за изпълнение на обществена поръчка с предмет: </w:t>
      </w:r>
    </w:p>
    <w:p w:rsidR="002C6177" w:rsidRDefault="002C6177" w:rsidP="00EE1CE7">
      <w:pPr>
        <w:pStyle w:val="BodyText"/>
        <w:jc w:val="center"/>
        <w:rPr>
          <w:b/>
          <w:sz w:val="24"/>
          <w:szCs w:val="24"/>
          <w:lang w:val="bg-BG"/>
        </w:rPr>
      </w:pPr>
      <w:r w:rsidRPr="0062624C">
        <w:rPr>
          <w:b/>
          <w:sz w:val="24"/>
          <w:szCs w:val="24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2C6177" w:rsidRPr="00B41D19" w:rsidRDefault="002C6177" w:rsidP="00EE1CE7">
      <w:pPr>
        <w:pStyle w:val="BodyText"/>
        <w:jc w:val="center"/>
        <w:rPr>
          <w:b/>
          <w:bCs/>
          <w:sz w:val="22"/>
          <w:szCs w:val="22"/>
          <w:lang w:val="bg-BG"/>
        </w:rPr>
      </w:pPr>
    </w:p>
    <w:p w:rsidR="002C6177" w:rsidRPr="000D4F98" w:rsidRDefault="002C6177" w:rsidP="00EE1CE7">
      <w:pPr>
        <w:pStyle w:val="BodyText"/>
        <w:jc w:val="both"/>
        <w:rPr>
          <w:sz w:val="24"/>
          <w:szCs w:val="24"/>
          <w:lang w:val="bg-BG"/>
        </w:rPr>
      </w:pPr>
      <w:r w:rsidRPr="002761D5">
        <w:rPr>
          <w:b/>
          <w:bCs/>
          <w:sz w:val="24"/>
          <w:szCs w:val="24"/>
          <w:lang w:val="ru-RU"/>
        </w:rPr>
        <w:t>УВАЖАЕМИ ДАМИ И ГОСПОДА,</w:t>
      </w:r>
      <w:r w:rsidRPr="002761D5">
        <w:rPr>
          <w:sz w:val="24"/>
          <w:szCs w:val="24"/>
          <w:lang w:val="ru-RU"/>
        </w:rPr>
        <w:t xml:space="preserve"> </w:t>
      </w:r>
    </w:p>
    <w:p w:rsidR="002C6177" w:rsidRPr="008C1C75" w:rsidRDefault="002C6177" w:rsidP="00EE1CE7">
      <w:pPr>
        <w:jc w:val="both"/>
        <w:rPr>
          <w:b/>
          <w:i/>
          <w:sz w:val="24"/>
          <w:szCs w:val="24"/>
          <w:lang w:val="bg-BG"/>
        </w:rPr>
      </w:pPr>
      <w:r w:rsidRPr="002761D5">
        <w:rPr>
          <w:bCs/>
          <w:sz w:val="24"/>
          <w:szCs w:val="24"/>
          <w:lang w:val="ru-RU"/>
        </w:rPr>
        <w:t>С настоящото, Ви представяме нашето ценово предложение за участие в избор на изпълнител за</w:t>
      </w:r>
      <w:r w:rsidRPr="002761D5">
        <w:rPr>
          <w:b/>
          <w:bCs/>
          <w:sz w:val="24"/>
          <w:szCs w:val="24"/>
          <w:lang w:val="ru-RU"/>
        </w:rPr>
        <w:t xml:space="preserve"> </w:t>
      </w:r>
      <w:r w:rsidRPr="002761D5">
        <w:rPr>
          <w:bCs/>
          <w:sz w:val="24"/>
          <w:szCs w:val="24"/>
          <w:lang w:val="ru-RU"/>
        </w:rPr>
        <w:t xml:space="preserve">възлагане на обществена поръчка чрез публична покана по реда на глава осма “а” от ЗОП   с предмет:   </w:t>
      </w:r>
      <w:r w:rsidRPr="0062624C">
        <w:rPr>
          <w:b/>
          <w:sz w:val="24"/>
          <w:szCs w:val="24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  <w:r w:rsidRPr="00EE1CE7">
        <w:rPr>
          <w:b/>
          <w:sz w:val="24"/>
          <w:szCs w:val="24"/>
        </w:rPr>
        <w:t>.</w:t>
      </w:r>
    </w:p>
    <w:p w:rsidR="002C6177" w:rsidRPr="002761D5" w:rsidRDefault="002C6177" w:rsidP="00EE1CE7">
      <w:pPr>
        <w:pStyle w:val="BodyText"/>
        <w:jc w:val="both"/>
        <w:rPr>
          <w:bCs/>
          <w:sz w:val="24"/>
          <w:szCs w:val="24"/>
          <w:lang w:val="ru-RU"/>
        </w:rPr>
      </w:pPr>
      <w:r w:rsidRPr="002761D5">
        <w:rPr>
          <w:bCs/>
          <w:sz w:val="24"/>
          <w:szCs w:val="24"/>
          <w:lang w:val="ru-RU"/>
        </w:rPr>
        <w:t>Потвърждаваме, че сме се запознали с всички условия на изпълнение на поръчката и всички фактори на оскъпяване, които произтичат от местоположението на обектите, организационните и техническите условия на Възложителя, условията на договора и разясненията по време на процедурата, и в предложената цена сме отчели всички разходи за изпълнение на поръчката в съответствие с посочените изисквания, както и всякакви други изисквания в нормативната уредба, които са задължителни за спазване при изпълнение на поръчката.</w:t>
      </w:r>
    </w:p>
    <w:p w:rsidR="002C6177" w:rsidRPr="00EC4DF4" w:rsidRDefault="002C6177" w:rsidP="00EE1CE7">
      <w:pPr>
        <w:tabs>
          <w:tab w:val="left" w:pos="540"/>
        </w:tabs>
        <w:jc w:val="both"/>
        <w:rPr>
          <w:sz w:val="24"/>
          <w:lang w:val="bg-BG"/>
        </w:rPr>
      </w:pPr>
      <w:r w:rsidRPr="002761D5">
        <w:rPr>
          <w:sz w:val="24"/>
          <w:lang w:val="ru-RU"/>
        </w:rPr>
        <w:t>Във връзка с обявената процедура за възлагане на горепосочената поръчка, Ви представяме нашето ценово предложение, както следва:</w:t>
      </w:r>
    </w:p>
    <w:p w:rsidR="002C6177" w:rsidRPr="002761D5" w:rsidRDefault="002C6177" w:rsidP="00EE1CE7">
      <w:pPr>
        <w:tabs>
          <w:tab w:val="left" w:pos="540"/>
        </w:tabs>
        <w:jc w:val="both"/>
        <w:rPr>
          <w:b/>
          <w:sz w:val="24"/>
          <w:lang w:val="ru-RU"/>
        </w:rPr>
      </w:pPr>
    </w:p>
    <w:p w:rsidR="002C6177" w:rsidRPr="00EC4DF4" w:rsidRDefault="002C6177" w:rsidP="00EE1CE7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 w:rsidRPr="002761D5">
        <w:rPr>
          <w:b/>
          <w:position w:val="5"/>
          <w:sz w:val="24"/>
          <w:lang w:val="ru-RU"/>
        </w:rPr>
        <w:t>Предлагана</w:t>
      </w:r>
      <w:r w:rsidRPr="00EC4DF4">
        <w:rPr>
          <w:b/>
          <w:position w:val="5"/>
          <w:sz w:val="24"/>
          <w:lang w:val="ru-RU"/>
        </w:rPr>
        <w:t>та обща</w:t>
      </w:r>
      <w:r w:rsidRPr="002761D5">
        <w:rPr>
          <w:b/>
          <w:position w:val="5"/>
          <w:sz w:val="24"/>
          <w:lang w:val="ru-RU"/>
        </w:rPr>
        <w:t xml:space="preserve"> цена</w:t>
      </w:r>
      <w:r w:rsidRPr="002761D5">
        <w:rPr>
          <w:position w:val="5"/>
          <w:sz w:val="24"/>
          <w:lang w:val="ru-RU"/>
        </w:rPr>
        <w:t xml:space="preserve"> </w:t>
      </w:r>
      <w:r w:rsidRPr="00EC4DF4">
        <w:rPr>
          <w:position w:val="5"/>
          <w:sz w:val="24"/>
          <w:lang w:val="ru-RU"/>
        </w:rPr>
        <w:t>е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/словом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без</w:t>
      </w:r>
      <w:r w:rsidRPr="002761D5">
        <w:rPr>
          <w:position w:val="5"/>
          <w:sz w:val="24"/>
          <w:lang w:val="ru-RU"/>
        </w:rPr>
        <w:t xml:space="preserve"> включен ДДС</w:t>
      </w:r>
      <w:r w:rsidRPr="00EC4DF4">
        <w:rPr>
          <w:position w:val="5"/>
          <w:sz w:val="24"/>
          <w:lang w:val="ru-RU"/>
        </w:rPr>
        <w:t xml:space="preserve">  и</w:t>
      </w:r>
      <w:r w:rsidRPr="00EC4DF4">
        <w:rPr>
          <w:b/>
          <w:position w:val="5"/>
          <w:sz w:val="24"/>
          <w:lang w:val="ru-RU"/>
        </w:rPr>
        <w:t xml:space="preserve">  </w:t>
      </w:r>
      <w:r w:rsidRPr="00EC4DF4">
        <w:rPr>
          <w:position w:val="5"/>
          <w:sz w:val="24"/>
          <w:lang w:val="ru-RU"/>
        </w:rPr>
        <w:t xml:space="preserve">   ……………..</w:t>
      </w:r>
      <w:r w:rsidRPr="002761D5">
        <w:rPr>
          <w:position w:val="5"/>
          <w:sz w:val="24"/>
          <w:lang w:val="ru-RU"/>
        </w:rPr>
        <w:t xml:space="preserve"> лева</w:t>
      </w:r>
      <w:r w:rsidRPr="00EC4DF4">
        <w:rPr>
          <w:position w:val="5"/>
          <w:sz w:val="24"/>
          <w:lang w:val="ru-RU"/>
        </w:rPr>
        <w:t xml:space="preserve">  словом</w:t>
      </w:r>
      <w:r w:rsidRPr="002761D5">
        <w:rPr>
          <w:position w:val="5"/>
          <w:sz w:val="24"/>
          <w:lang w:val="ru-RU"/>
        </w:rPr>
        <w:t xml:space="preserve"> /</w:t>
      </w:r>
      <w:r w:rsidRPr="00EC4DF4">
        <w:rPr>
          <w:position w:val="5"/>
          <w:sz w:val="24"/>
          <w:lang w:val="ru-RU"/>
        </w:rPr>
        <w:t>…………….</w:t>
      </w:r>
      <w:r w:rsidRPr="002761D5">
        <w:rPr>
          <w:position w:val="5"/>
          <w:sz w:val="24"/>
          <w:lang w:val="ru-RU"/>
        </w:rPr>
        <w:t xml:space="preserve">лева/ </w:t>
      </w:r>
      <w:r w:rsidRPr="00EC4DF4">
        <w:rPr>
          <w:position w:val="5"/>
          <w:sz w:val="24"/>
          <w:lang w:val="ru-RU"/>
        </w:rPr>
        <w:t>с</w:t>
      </w:r>
      <w:r w:rsidRPr="002761D5">
        <w:rPr>
          <w:position w:val="5"/>
          <w:sz w:val="24"/>
          <w:lang w:val="ru-RU"/>
        </w:rPr>
        <w:t xml:space="preserve"> включен ДДС.</w:t>
      </w:r>
      <w:r w:rsidRPr="00EC4DF4">
        <w:rPr>
          <w:position w:val="5"/>
          <w:sz w:val="24"/>
          <w:lang w:val="ru-RU"/>
        </w:rPr>
        <w:t xml:space="preserve">  </w:t>
      </w:r>
    </w:p>
    <w:p w:rsidR="002C6177" w:rsidRPr="002761D5" w:rsidRDefault="002C6177" w:rsidP="00EC4DF4">
      <w:pPr>
        <w:tabs>
          <w:tab w:val="left" w:pos="0"/>
          <w:tab w:val="left" w:pos="1418"/>
        </w:tabs>
        <w:suppressAutoHyphens/>
        <w:spacing w:line="360" w:lineRule="auto"/>
        <w:jc w:val="both"/>
        <w:rPr>
          <w:position w:val="5"/>
          <w:sz w:val="24"/>
          <w:lang w:val="ru-RU"/>
        </w:rPr>
      </w:pPr>
      <w:r>
        <w:rPr>
          <w:position w:val="5"/>
          <w:sz w:val="24"/>
          <w:lang w:val="ru-RU"/>
        </w:rPr>
        <w:br w:type="page"/>
      </w:r>
      <w:r w:rsidRPr="00EC4DF4">
        <w:rPr>
          <w:position w:val="5"/>
          <w:sz w:val="24"/>
          <w:lang w:val="ru-RU"/>
        </w:rPr>
        <w:t xml:space="preserve">Като цената е формирана по следния начин : 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16"/>
        <w:gridCol w:w="720"/>
        <w:gridCol w:w="1079"/>
        <w:gridCol w:w="1277"/>
        <w:gridCol w:w="1275"/>
      </w:tblGrid>
      <w:tr w:rsidR="002C6177" w:rsidTr="00EC4DF4">
        <w:tc>
          <w:tcPr>
            <w:tcW w:w="648" w:type="dxa"/>
            <w:shd w:val="clear" w:color="auto" w:fill="CCFFFF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position w:val="5"/>
                <w:sz w:val="22"/>
                <w:szCs w:val="22"/>
              </w:rPr>
              <w:t xml:space="preserve"> </w:t>
            </w:r>
          </w:p>
        </w:tc>
        <w:tc>
          <w:tcPr>
            <w:tcW w:w="4316" w:type="dxa"/>
            <w:shd w:val="clear" w:color="auto" w:fill="CCFFFF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Дейност</w:t>
            </w:r>
          </w:p>
        </w:tc>
        <w:tc>
          <w:tcPr>
            <w:tcW w:w="720" w:type="dxa"/>
            <w:shd w:val="clear" w:color="auto" w:fill="CCFFFF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Ед мярка</w:t>
            </w:r>
          </w:p>
        </w:tc>
        <w:tc>
          <w:tcPr>
            <w:tcW w:w="1079" w:type="dxa"/>
            <w:shd w:val="clear" w:color="auto" w:fill="CCFFFF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Количество</w:t>
            </w:r>
          </w:p>
        </w:tc>
        <w:tc>
          <w:tcPr>
            <w:tcW w:w="1277" w:type="dxa"/>
            <w:shd w:val="clear" w:color="auto" w:fill="CCFFFF"/>
            <w:vAlign w:val="center"/>
          </w:tcPr>
          <w:p w:rsidR="002C6177" w:rsidRPr="002761D5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ru-RU"/>
              </w:rPr>
            </w:pPr>
            <w:r>
              <w:rPr>
                <w:b/>
                <w:position w:val="5"/>
                <w:sz w:val="22"/>
                <w:szCs w:val="22"/>
                <w:lang w:val="ru-RU"/>
              </w:rPr>
              <w:t xml:space="preserve">Ед. Цена </w:t>
            </w:r>
            <w:r>
              <w:rPr>
                <w:b/>
                <w:position w:val="5"/>
                <w:sz w:val="22"/>
                <w:szCs w:val="22"/>
                <w:lang w:val="bg-BG"/>
              </w:rPr>
              <w:t>без ДДС</w:t>
            </w:r>
          </w:p>
        </w:tc>
        <w:tc>
          <w:tcPr>
            <w:tcW w:w="1275" w:type="dxa"/>
            <w:shd w:val="clear" w:color="auto" w:fill="CCFFFF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jc w:val="center"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</w:rPr>
              <w:t>Обща стойност</w:t>
            </w:r>
          </w:p>
          <w:p w:rsidR="002C6177" w:rsidRPr="002761D5" w:rsidRDefault="002C6177" w:rsidP="002761D5">
            <w:pPr>
              <w:tabs>
                <w:tab w:val="left" w:pos="0"/>
                <w:tab w:val="left" w:pos="1418"/>
              </w:tabs>
              <w:suppressAutoHyphens/>
              <w:rPr>
                <w:b/>
                <w:position w:val="5"/>
                <w:sz w:val="22"/>
                <w:szCs w:val="22"/>
                <w:lang w:val="bg-BG"/>
              </w:rPr>
            </w:pPr>
            <w:r>
              <w:rPr>
                <w:b/>
                <w:position w:val="5"/>
                <w:sz w:val="22"/>
                <w:szCs w:val="22"/>
                <w:lang w:val="bg-BG"/>
              </w:rPr>
              <w:t xml:space="preserve">  без ДДС</w:t>
            </w:r>
          </w:p>
        </w:tc>
      </w:tr>
      <w:tr w:rsidR="002C6177" w:rsidTr="00B10338">
        <w:trPr>
          <w:trHeight w:val="1522"/>
        </w:trPr>
        <w:tc>
          <w:tcPr>
            <w:tcW w:w="648" w:type="dxa"/>
            <w:vAlign w:val="center"/>
          </w:tcPr>
          <w:p w:rsidR="002C6177" w:rsidRPr="00EC4DF4" w:rsidRDefault="002C6177" w:rsidP="00EC4DF4">
            <w:pPr>
              <w:numPr>
                <w:ilvl w:val="0"/>
                <w:numId w:val="3"/>
              </w:numPr>
              <w:tabs>
                <w:tab w:val="left" w:pos="0"/>
                <w:tab w:val="left" w:pos="15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2C6177" w:rsidRDefault="002C6177" w:rsidP="001E1D88">
            <w:pPr>
              <w:pStyle w:val="ListParagraph"/>
              <w:spacing w:after="200"/>
              <w:ind w:left="360"/>
              <w:jc w:val="both"/>
            </w:pPr>
            <w:r>
              <w:t>Реализиране на видео филм за резултатите от изпълнение на СМР и излъчване по местна телевизия</w:t>
            </w:r>
            <w:r>
              <w:tab/>
            </w:r>
          </w:p>
          <w:p w:rsidR="002C6177" w:rsidRPr="00B10338" w:rsidRDefault="002C6177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2C6177" w:rsidRPr="00EC4DF4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  <w:r>
              <w:rPr>
                <w:position w:val="5"/>
                <w:lang w:val="bg-BG"/>
              </w:rPr>
              <w:t>1</w:t>
            </w:r>
          </w:p>
        </w:tc>
        <w:tc>
          <w:tcPr>
            <w:tcW w:w="1277" w:type="dxa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2C6177" w:rsidTr="00EC4DF4">
        <w:tc>
          <w:tcPr>
            <w:tcW w:w="648" w:type="dxa"/>
            <w:vAlign w:val="center"/>
          </w:tcPr>
          <w:p w:rsidR="002C6177" w:rsidRPr="00EC4DF4" w:rsidRDefault="002C6177" w:rsidP="00EC4DF4">
            <w:pPr>
              <w:numPr>
                <w:ilvl w:val="0"/>
                <w:numId w:val="3"/>
              </w:numPr>
              <w:tabs>
                <w:tab w:val="left" w:pos="0"/>
                <w:tab w:val="left" w:pos="1418"/>
              </w:tabs>
              <w:suppressAutoHyphens/>
              <w:spacing w:line="360" w:lineRule="auto"/>
              <w:rPr>
                <w:position w:val="5"/>
                <w:sz w:val="22"/>
                <w:szCs w:val="22"/>
                <w:lang w:val="bg-BG"/>
              </w:rPr>
            </w:pPr>
          </w:p>
        </w:tc>
        <w:tc>
          <w:tcPr>
            <w:tcW w:w="4316" w:type="dxa"/>
          </w:tcPr>
          <w:p w:rsidR="002C6177" w:rsidRPr="00C93291" w:rsidRDefault="002C6177" w:rsidP="00C93291">
            <w:pPr>
              <w:widowControl/>
              <w:tabs>
                <w:tab w:val="left" w:pos="709"/>
              </w:tabs>
              <w:ind w:left="203"/>
              <w:jc w:val="both"/>
              <w:rPr>
                <w:sz w:val="24"/>
                <w:szCs w:val="24"/>
              </w:rPr>
            </w:pPr>
            <w:r w:rsidRPr="001E1D88">
              <w:rPr>
                <w:sz w:val="24"/>
                <w:szCs w:val="24"/>
              </w:rPr>
              <w:t xml:space="preserve">Подготовка и  публикуване на  тематични публикации в местни медии  за  МИГ-Елхово и прилагането на СМР </w:t>
            </w:r>
          </w:p>
        </w:tc>
        <w:tc>
          <w:tcPr>
            <w:tcW w:w="720" w:type="dxa"/>
            <w:vAlign w:val="center"/>
          </w:tcPr>
          <w:p w:rsidR="002C6177" w:rsidRDefault="002C6177" w:rsidP="00CA5396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  <w:r>
              <w:rPr>
                <w:position w:val="5"/>
              </w:rPr>
              <w:t>бр</w:t>
            </w:r>
          </w:p>
        </w:tc>
        <w:tc>
          <w:tcPr>
            <w:tcW w:w="1079" w:type="dxa"/>
            <w:vAlign w:val="center"/>
          </w:tcPr>
          <w:p w:rsidR="002C6177" w:rsidRPr="004617D0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lang w:val="bg-BG"/>
              </w:rPr>
            </w:pPr>
            <w:r>
              <w:rPr>
                <w:position w:val="5"/>
                <w:lang w:val="bg-BG"/>
              </w:rPr>
              <w:t>3</w:t>
            </w:r>
          </w:p>
        </w:tc>
        <w:tc>
          <w:tcPr>
            <w:tcW w:w="1277" w:type="dxa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  <w:tc>
          <w:tcPr>
            <w:tcW w:w="1275" w:type="dxa"/>
            <w:vAlign w:val="center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</w:rPr>
            </w:pPr>
          </w:p>
        </w:tc>
      </w:tr>
      <w:tr w:rsidR="002C6177" w:rsidRPr="002761D5" w:rsidTr="00EC4DF4">
        <w:tc>
          <w:tcPr>
            <w:tcW w:w="8040" w:type="dxa"/>
            <w:gridSpan w:val="5"/>
            <w:vAlign w:val="center"/>
          </w:tcPr>
          <w:p w:rsidR="002C6177" w:rsidRPr="002761D5" w:rsidRDefault="002C6177" w:rsidP="008C1C75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ОБЩА СТОЙНОСТ   без ДДС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2C6177" w:rsidRPr="002761D5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center"/>
              <w:rPr>
                <w:position w:val="5"/>
                <w:sz w:val="22"/>
                <w:szCs w:val="22"/>
                <w:lang w:val="ru-RU"/>
              </w:rPr>
            </w:pPr>
          </w:p>
        </w:tc>
      </w:tr>
      <w:tr w:rsidR="002C6177" w:rsidTr="00EC4DF4">
        <w:tc>
          <w:tcPr>
            <w:tcW w:w="8040" w:type="dxa"/>
            <w:gridSpan w:val="5"/>
            <w:shd w:val="clear" w:color="auto" w:fill="FFFFFF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b/>
                <w:position w:val="5"/>
                <w:sz w:val="22"/>
                <w:szCs w:val="22"/>
              </w:rPr>
            </w:pPr>
            <w:r>
              <w:rPr>
                <w:b/>
                <w:position w:val="5"/>
                <w:sz w:val="22"/>
                <w:szCs w:val="22"/>
              </w:rPr>
              <w:t>20 % ДДС</w:t>
            </w:r>
          </w:p>
        </w:tc>
        <w:tc>
          <w:tcPr>
            <w:tcW w:w="1275" w:type="dxa"/>
            <w:shd w:val="clear" w:color="auto" w:fill="FFFFFF"/>
          </w:tcPr>
          <w:p w:rsidR="002C6177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</w:rPr>
            </w:pPr>
          </w:p>
        </w:tc>
      </w:tr>
      <w:tr w:rsidR="002C6177" w:rsidRPr="002761D5" w:rsidTr="00EC4DF4">
        <w:tc>
          <w:tcPr>
            <w:tcW w:w="8040" w:type="dxa"/>
            <w:gridSpan w:val="5"/>
            <w:shd w:val="clear" w:color="auto" w:fill="FFFFFF"/>
          </w:tcPr>
          <w:p w:rsidR="002C6177" w:rsidRPr="002761D5" w:rsidRDefault="002C6177" w:rsidP="008C1C75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right"/>
              <w:rPr>
                <w:position w:val="5"/>
                <w:sz w:val="22"/>
                <w:szCs w:val="22"/>
                <w:lang w:val="ru-RU"/>
              </w:rPr>
            </w:pPr>
            <w:r w:rsidRPr="002761D5">
              <w:rPr>
                <w:b/>
                <w:position w:val="5"/>
                <w:sz w:val="22"/>
                <w:szCs w:val="22"/>
                <w:lang w:val="ru-RU"/>
              </w:rPr>
              <w:t>ОБЩА СТОЙНОСТ   с ДДС</w:t>
            </w:r>
          </w:p>
        </w:tc>
        <w:tc>
          <w:tcPr>
            <w:tcW w:w="1275" w:type="dxa"/>
            <w:shd w:val="clear" w:color="auto" w:fill="FFFFFF"/>
          </w:tcPr>
          <w:p w:rsidR="002C6177" w:rsidRPr="002761D5" w:rsidRDefault="002C6177">
            <w:pPr>
              <w:tabs>
                <w:tab w:val="left" w:pos="0"/>
                <w:tab w:val="left" w:pos="1418"/>
              </w:tabs>
              <w:suppressAutoHyphens/>
              <w:spacing w:line="360" w:lineRule="auto"/>
              <w:jc w:val="both"/>
              <w:rPr>
                <w:position w:val="5"/>
                <w:sz w:val="22"/>
                <w:szCs w:val="22"/>
                <w:lang w:val="ru-RU"/>
              </w:rPr>
            </w:pPr>
          </w:p>
        </w:tc>
      </w:tr>
    </w:tbl>
    <w:p w:rsidR="002C6177" w:rsidRDefault="002C6177" w:rsidP="00EC4DF4">
      <w:pPr>
        <w:rPr>
          <w:lang w:val="bg-BG"/>
        </w:rPr>
      </w:pPr>
    </w:p>
    <w:p w:rsidR="002C6177" w:rsidRPr="004304F1" w:rsidRDefault="002C6177" w:rsidP="00B10338">
      <w:pPr>
        <w:pStyle w:val="ListParagraph"/>
        <w:ind w:left="705"/>
        <w:rPr>
          <w:lang w:eastAsia="bg-BG"/>
        </w:rPr>
      </w:pPr>
    </w:p>
    <w:p w:rsidR="002C6177" w:rsidRPr="002761D5" w:rsidRDefault="002C6177" w:rsidP="00EC4DF4">
      <w:pPr>
        <w:rPr>
          <w:lang w:val="ru-RU"/>
        </w:rPr>
      </w:pPr>
    </w:p>
    <w:p w:rsidR="002C6177" w:rsidRPr="000D4F98" w:rsidRDefault="002C6177" w:rsidP="000D4F98">
      <w:pPr>
        <w:pStyle w:val="BodyText"/>
        <w:spacing w:line="360" w:lineRule="auto"/>
        <w:ind w:left="2880"/>
        <w:jc w:val="both"/>
        <w:rPr>
          <w:b/>
          <w:bCs/>
          <w:sz w:val="24"/>
          <w:szCs w:val="24"/>
          <w:lang w:val="bg-BG"/>
        </w:rPr>
      </w:pPr>
      <w:r w:rsidRPr="000D4F98">
        <w:rPr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ayout w:type="fixed"/>
        <w:tblLook w:val="0000"/>
      </w:tblPr>
      <w:tblGrid>
        <w:gridCol w:w="5017"/>
        <w:gridCol w:w="4261"/>
      </w:tblGrid>
      <w:tr w:rsidR="002C6177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  <w:vMerge w:val="restart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2C6177" w:rsidRPr="000D4F98" w:rsidTr="009741FD">
        <w:trPr>
          <w:trHeight w:val="379"/>
        </w:trPr>
        <w:tc>
          <w:tcPr>
            <w:tcW w:w="5017" w:type="dxa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2C6177" w:rsidRPr="000D4F98" w:rsidTr="009741FD">
        <w:trPr>
          <w:trHeight w:val="414"/>
        </w:trPr>
        <w:tc>
          <w:tcPr>
            <w:tcW w:w="5017" w:type="dxa"/>
            <w:vMerge w:val="restart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  <w:vMerge w:val="restart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2C6177" w:rsidRPr="000D4F98" w:rsidTr="009741FD">
        <w:trPr>
          <w:trHeight w:val="379"/>
        </w:trPr>
        <w:tc>
          <w:tcPr>
            <w:tcW w:w="5017" w:type="dxa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0D4F98">
              <w:rPr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2C6177" w:rsidRPr="000D4F98" w:rsidRDefault="002C6177" w:rsidP="000D4F98">
            <w:pPr>
              <w:snapToGri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0D4F98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2C6177" w:rsidRDefault="002C6177" w:rsidP="001B7A16">
      <w:pPr>
        <w:jc w:val="center"/>
        <w:rPr>
          <w:sz w:val="24"/>
          <w:szCs w:val="24"/>
          <w:lang w:val="bg-BG"/>
        </w:rPr>
      </w:pPr>
    </w:p>
    <w:p w:rsidR="002C6177" w:rsidRDefault="002C6177" w:rsidP="001B7A16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`</w:t>
      </w:r>
    </w:p>
    <w:p w:rsidR="002C6177" w:rsidRPr="001251DC" w:rsidRDefault="002C6177" w:rsidP="001251DC">
      <w:pPr>
        <w:rPr>
          <w:b/>
          <w:sz w:val="22"/>
          <w:szCs w:val="22"/>
          <w:lang w:val="bg-BG"/>
        </w:rPr>
      </w:pPr>
      <w:r w:rsidRPr="001251DC">
        <w:rPr>
          <w:b/>
          <w:sz w:val="22"/>
          <w:szCs w:val="22"/>
          <w:lang w:val="bg-BG"/>
        </w:rPr>
        <w:t xml:space="preserve">Забележка:        </w:t>
      </w:r>
    </w:p>
    <w:p w:rsidR="002C6177" w:rsidRPr="00B10338" w:rsidRDefault="002C6177" w:rsidP="001251DC">
      <w:pPr>
        <w:rPr>
          <w:lang w:val="bg-BG"/>
        </w:rPr>
      </w:pPr>
      <w:r w:rsidRPr="00B10338">
        <w:rPr>
          <w:lang w:val="bg-BG"/>
        </w:rPr>
        <w:t xml:space="preserve">1.Предлаганата цена за дейност № 1 не може да надвишава </w:t>
      </w:r>
      <w:r>
        <w:rPr>
          <w:lang w:val="bg-BG"/>
        </w:rPr>
        <w:t>1500</w:t>
      </w:r>
      <w:r>
        <w:t xml:space="preserve">.00 </w:t>
      </w:r>
      <w:r w:rsidRPr="00B10338">
        <w:t xml:space="preserve">лв. </w:t>
      </w:r>
      <w:r w:rsidRPr="00B10338">
        <w:rPr>
          <w:lang w:val="bg-BG"/>
        </w:rPr>
        <w:t xml:space="preserve"> без ДДС.</w:t>
      </w:r>
    </w:p>
    <w:p w:rsidR="002C6177" w:rsidRPr="00B10338" w:rsidRDefault="002C6177" w:rsidP="001251DC">
      <w:pPr>
        <w:rPr>
          <w:lang w:val="bg-BG"/>
        </w:rPr>
      </w:pPr>
      <w:r w:rsidRPr="00B10338">
        <w:rPr>
          <w:lang w:val="bg-BG"/>
        </w:rPr>
        <w:t xml:space="preserve">2.Предлаганата цена за дейност № 2 не може да надвишава </w:t>
      </w:r>
      <w:r>
        <w:rPr>
          <w:lang w:val="bg-BG"/>
        </w:rPr>
        <w:t>500</w:t>
      </w:r>
      <w:r w:rsidRPr="00C93291">
        <w:t>,</w:t>
      </w:r>
      <w:r>
        <w:rPr>
          <w:lang w:val="bg-BG"/>
        </w:rPr>
        <w:t>00</w:t>
      </w:r>
      <w:r w:rsidRPr="00C93291">
        <w:t xml:space="preserve"> </w:t>
      </w:r>
      <w:r w:rsidRPr="00B10338">
        <w:rPr>
          <w:lang w:val="bg-BG"/>
        </w:rPr>
        <w:t>лв. без ДДС</w:t>
      </w:r>
    </w:p>
    <w:p w:rsidR="002C6177" w:rsidRPr="00205065" w:rsidRDefault="002C6177" w:rsidP="007E279D"/>
    <w:p w:rsidR="002C6177" w:rsidRDefault="002C6177" w:rsidP="001251DC">
      <w:pPr>
        <w:rPr>
          <w:lang w:val="bg-BG"/>
        </w:rPr>
      </w:pPr>
    </w:p>
    <w:sectPr w:rsidR="002C6177" w:rsidSect="008350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177" w:rsidRDefault="002C6177">
      <w:r>
        <w:separator/>
      </w:r>
    </w:p>
  </w:endnote>
  <w:endnote w:type="continuationSeparator" w:id="0">
    <w:p w:rsidR="002C6177" w:rsidRDefault="002C6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177" w:rsidRDefault="002C6177">
      <w:r>
        <w:separator/>
      </w:r>
    </w:p>
  </w:footnote>
  <w:footnote w:type="continuationSeparator" w:id="0">
    <w:p w:rsidR="002C6177" w:rsidRDefault="002C6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177" w:rsidRDefault="002C6177" w:rsidP="00C4771F">
    <w:pPr>
      <w:pStyle w:val="Header"/>
      <w:jc w:val="right"/>
    </w:pPr>
    <w:r>
      <w:rPr>
        <w:lang w:val="bg-BG"/>
      </w:rPr>
      <w:t>Образец</w:t>
    </w:r>
    <w:r w:rsidRPr="00C4771F">
      <w:t xml:space="preserve"> № </w:t>
    </w:r>
    <w:r>
      <w:rPr>
        <w:lang w:val="bg-BG"/>
      </w:rPr>
      <w:t>9</w:t>
    </w:r>
    <w:r>
      <w:t xml:space="preserve"> –</w:t>
    </w:r>
    <w:r w:rsidRPr="00C4771F">
      <w:t xml:space="preserve"> </w:t>
    </w:r>
    <w:r>
      <w:rPr>
        <w:lang w:val="bg-BG"/>
      </w:rPr>
      <w:t>Ц</w:t>
    </w:r>
    <w:r w:rsidRPr="00C4771F">
      <w:t>енова оферта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0BA7"/>
    <w:multiLevelType w:val="hybridMultilevel"/>
    <w:tmpl w:val="92BE20C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F2658C"/>
    <w:multiLevelType w:val="multilevel"/>
    <w:tmpl w:val="DD56BE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605D2761"/>
    <w:multiLevelType w:val="multilevel"/>
    <w:tmpl w:val="069A8032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6D523325"/>
    <w:multiLevelType w:val="hybridMultilevel"/>
    <w:tmpl w:val="9E78D4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BC048DB"/>
    <w:multiLevelType w:val="hybridMultilevel"/>
    <w:tmpl w:val="670823B2"/>
    <w:lvl w:ilvl="0" w:tplc="F81E2D3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068"/>
    <w:rsid w:val="000034F5"/>
    <w:rsid w:val="0000514F"/>
    <w:rsid w:val="00007897"/>
    <w:rsid w:val="0002482D"/>
    <w:rsid w:val="00061923"/>
    <w:rsid w:val="0007038B"/>
    <w:rsid w:val="00071D65"/>
    <w:rsid w:val="00075C31"/>
    <w:rsid w:val="00077213"/>
    <w:rsid w:val="00086FC3"/>
    <w:rsid w:val="0009087A"/>
    <w:rsid w:val="00097E16"/>
    <w:rsid w:val="000C47DA"/>
    <w:rsid w:val="000D1D38"/>
    <w:rsid w:val="000D4F98"/>
    <w:rsid w:val="000D56B1"/>
    <w:rsid w:val="000F3E2C"/>
    <w:rsid w:val="000F60D7"/>
    <w:rsid w:val="001030F5"/>
    <w:rsid w:val="001039CC"/>
    <w:rsid w:val="0011228A"/>
    <w:rsid w:val="00114660"/>
    <w:rsid w:val="00116484"/>
    <w:rsid w:val="001251DC"/>
    <w:rsid w:val="00162420"/>
    <w:rsid w:val="0017771E"/>
    <w:rsid w:val="001865B8"/>
    <w:rsid w:val="001A2AC2"/>
    <w:rsid w:val="001A4899"/>
    <w:rsid w:val="001B7A16"/>
    <w:rsid w:val="001D7D34"/>
    <w:rsid w:val="001E1D88"/>
    <w:rsid w:val="00200886"/>
    <w:rsid w:val="00205065"/>
    <w:rsid w:val="002453FF"/>
    <w:rsid w:val="002530CC"/>
    <w:rsid w:val="002540F6"/>
    <w:rsid w:val="002759A4"/>
    <w:rsid w:val="002761D5"/>
    <w:rsid w:val="00276203"/>
    <w:rsid w:val="0028401E"/>
    <w:rsid w:val="002A4407"/>
    <w:rsid w:val="002B2BF3"/>
    <w:rsid w:val="002C6177"/>
    <w:rsid w:val="002D7AC3"/>
    <w:rsid w:val="00304EE3"/>
    <w:rsid w:val="0032470C"/>
    <w:rsid w:val="00336A5C"/>
    <w:rsid w:val="00345F4C"/>
    <w:rsid w:val="0034709E"/>
    <w:rsid w:val="00350F37"/>
    <w:rsid w:val="00354E41"/>
    <w:rsid w:val="00361FCC"/>
    <w:rsid w:val="003921BC"/>
    <w:rsid w:val="0039701A"/>
    <w:rsid w:val="00397BB2"/>
    <w:rsid w:val="003A3253"/>
    <w:rsid w:val="003C14B2"/>
    <w:rsid w:val="003C4EF3"/>
    <w:rsid w:val="003F6798"/>
    <w:rsid w:val="004304F1"/>
    <w:rsid w:val="004361B6"/>
    <w:rsid w:val="00441ECC"/>
    <w:rsid w:val="00454548"/>
    <w:rsid w:val="00457A7A"/>
    <w:rsid w:val="004617D0"/>
    <w:rsid w:val="00473355"/>
    <w:rsid w:val="004761B9"/>
    <w:rsid w:val="00496D87"/>
    <w:rsid w:val="004B2651"/>
    <w:rsid w:val="004C0EDD"/>
    <w:rsid w:val="004E02C0"/>
    <w:rsid w:val="004E565E"/>
    <w:rsid w:val="004F53E3"/>
    <w:rsid w:val="005020B7"/>
    <w:rsid w:val="00503CEF"/>
    <w:rsid w:val="0050613E"/>
    <w:rsid w:val="005320E0"/>
    <w:rsid w:val="005412F0"/>
    <w:rsid w:val="005631CA"/>
    <w:rsid w:val="005660FB"/>
    <w:rsid w:val="00571F70"/>
    <w:rsid w:val="00584945"/>
    <w:rsid w:val="005945CA"/>
    <w:rsid w:val="005969DE"/>
    <w:rsid w:val="00596DD6"/>
    <w:rsid w:val="005B3405"/>
    <w:rsid w:val="005C225B"/>
    <w:rsid w:val="005C3C11"/>
    <w:rsid w:val="005D6CBA"/>
    <w:rsid w:val="005F4275"/>
    <w:rsid w:val="005F6F4E"/>
    <w:rsid w:val="006207E3"/>
    <w:rsid w:val="0062624C"/>
    <w:rsid w:val="006433E3"/>
    <w:rsid w:val="00694E7C"/>
    <w:rsid w:val="0069705F"/>
    <w:rsid w:val="006A660F"/>
    <w:rsid w:val="006B50D1"/>
    <w:rsid w:val="006C3450"/>
    <w:rsid w:val="006E4B14"/>
    <w:rsid w:val="006F214F"/>
    <w:rsid w:val="00700444"/>
    <w:rsid w:val="0071404E"/>
    <w:rsid w:val="00734B0A"/>
    <w:rsid w:val="00737B7F"/>
    <w:rsid w:val="00737D20"/>
    <w:rsid w:val="00751423"/>
    <w:rsid w:val="007534B6"/>
    <w:rsid w:val="00753ED8"/>
    <w:rsid w:val="00761B44"/>
    <w:rsid w:val="00785593"/>
    <w:rsid w:val="00791F8B"/>
    <w:rsid w:val="0079251A"/>
    <w:rsid w:val="007C1DBC"/>
    <w:rsid w:val="007C29F7"/>
    <w:rsid w:val="007C4ECC"/>
    <w:rsid w:val="007D310C"/>
    <w:rsid w:val="007E279D"/>
    <w:rsid w:val="007E4832"/>
    <w:rsid w:val="008141DE"/>
    <w:rsid w:val="0081470D"/>
    <w:rsid w:val="008216F4"/>
    <w:rsid w:val="00824CB5"/>
    <w:rsid w:val="0083505A"/>
    <w:rsid w:val="00840D3B"/>
    <w:rsid w:val="00843734"/>
    <w:rsid w:val="00873234"/>
    <w:rsid w:val="00881E95"/>
    <w:rsid w:val="00884122"/>
    <w:rsid w:val="008857C4"/>
    <w:rsid w:val="0089280E"/>
    <w:rsid w:val="00897648"/>
    <w:rsid w:val="008A2472"/>
    <w:rsid w:val="008A4704"/>
    <w:rsid w:val="008C1C75"/>
    <w:rsid w:val="008D014C"/>
    <w:rsid w:val="008F3F84"/>
    <w:rsid w:val="00903AE6"/>
    <w:rsid w:val="00933BC6"/>
    <w:rsid w:val="00933FB6"/>
    <w:rsid w:val="00934340"/>
    <w:rsid w:val="009741FD"/>
    <w:rsid w:val="009A4A4C"/>
    <w:rsid w:val="009D6AFE"/>
    <w:rsid w:val="009E017B"/>
    <w:rsid w:val="00A00FDB"/>
    <w:rsid w:val="00A11F21"/>
    <w:rsid w:val="00A23465"/>
    <w:rsid w:val="00A36876"/>
    <w:rsid w:val="00A47068"/>
    <w:rsid w:val="00A47866"/>
    <w:rsid w:val="00A60014"/>
    <w:rsid w:val="00A65ABA"/>
    <w:rsid w:val="00A80C61"/>
    <w:rsid w:val="00A8676E"/>
    <w:rsid w:val="00AB3EA6"/>
    <w:rsid w:val="00AD1018"/>
    <w:rsid w:val="00AE64C1"/>
    <w:rsid w:val="00AF77DE"/>
    <w:rsid w:val="00B10338"/>
    <w:rsid w:val="00B1095E"/>
    <w:rsid w:val="00B32CB0"/>
    <w:rsid w:val="00B41D19"/>
    <w:rsid w:val="00B51FCC"/>
    <w:rsid w:val="00B554F0"/>
    <w:rsid w:val="00B6165B"/>
    <w:rsid w:val="00BC0904"/>
    <w:rsid w:val="00BE49A2"/>
    <w:rsid w:val="00C26B51"/>
    <w:rsid w:val="00C3351B"/>
    <w:rsid w:val="00C4771F"/>
    <w:rsid w:val="00C527CE"/>
    <w:rsid w:val="00C62EC2"/>
    <w:rsid w:val="00C93291"/>
    <w:rsid w:val="00CA5396"/>
    <w:rsid w:val="00CA7E05"/>
    <w:rsid w:val="00CB715A"/>
    <w:rsid w:val="00CD3729"/>
    <w:rsid w:val="00CD4293"/>
    <w:rsid w:val="00CD42E2"/>
    <w:rsid w:val="00D01B18"/>
    <w:rsid w:val="00D152CF"/>
    <w:rsid w:val="00D251B8"/>
    <w:rsid w:val="00D45BE9"/>
    <w:rsid w:val="00D51F4B"/>
    <w:rsid w:val="00D7277D"/>
    <w:rsid w:val="00DA135B"/>
    <w:rsid w:val="00DB3537"/>
    <w:rsid w:val="00DB5B4F"/>
    <w:rsid w:val="00DB7535"/>
    <w:rsid w:val="00DC1CEF"/>
    <w:rsid w:val="00DC4017"/>
    <w:rsid w:val="00DC5793"/>
    <w:rsid w:val="00DD5DD4"/>
    <w:rsid w:val="00E00327"/>
    <w:rsid w:val="00E21E5A"/>
    <w:rsid w:val="00E32F12"/>
    <w:rsid w:val="00E36B26"/>
    <w:rsid w:val="00E44FE8"/>
    <w:rsid w:val="00E54F3E"/>
    <w:rsid w:val="00E741DC"/>
    <w:rsid w:val="00E844CB"/>
    <w:rsid w:val="00E932BE"/>
    <w:rsid w:val="00E97A1F"/>
    <w:rsid w:val="00EA150A"/>
    <w:rsid w:val="00EB2D9B"/>
    <w:rsid w:val="00EB538D"/>
    <w:rsid w:val="00EC04D6"/>
    <w:rsid w:val="00EC1EE7"/>
    <w:rsid w:val="00EC4DF4"/>
    <w:rsid w:val="00EC5F82"/>
    <w:rsid w:val="00EE1CE7"/>
    <w:rsid w:val="00EE72F1"/>
    <w:rsid w:val="00F040A9"/>
    <w:rsid w:val="00F1637F"/>
    <w:rsid w:val="00F25F6A"/>
    <w:rsid w:val="00F27FDC"/>
    <w:rsid w:val="00F36B70"/>
    <w:rsid w:val="00F53A1D"/>
    <w:rsid w:val="00F733AD"/>
    <w:rsid w:val="00F77B99"/>
    <w:rsid w:val="00F94B41"/>
    <w:rsid w:val="00F96DD2"/>
    <w:rsid w:val="00FC0126"/>
    <w:rsid w:val="00FD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EF"/>
    <w:pPr>
      <w:widowControl w:val="0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6DD6"/>
    <w:pPr>
      <w:keepNext/>
      <w:widowControl/>
      <w:jc w:val="center"/>
      <w:outlineLvl w:val="0"/>
    </w:pPr>
    <w:rPr>
      <w:b/>
      <w:bCs/>
      <w:i/>
      <w:iCs/>
      <w:sz w:val="48"/>
      <w:szCs w:val="48"/>
      <w:lang w:val="bg-BG" w:eastAsia="bg-BG" w:bidi="he-I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6DD6"/>
    <w:rPr>
      <w:rFonts w:cs="Times New Roman"/>
      <w:b/>
      <w:i/>
      <w:sz w:val="48"/>
    </w:rPr>
  </w:style>
  <w:style w:type="paragraph" w:styleId="Header">
    <w:name w:val="header"/>
    <w:basedOn w:val="Normal"/>
    <w:link w:val="Head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47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C62EC2"/>
    <w:pPr>
      <w:widowControl/>
      <w:tabs>
        <w:tab w:val="left" w:pos="-720"/>
      </w:tabs>
      <w:suppressAutoHyphens/>
      <w:jc w:val="both"/>
    </w:pPr>
    <w:rPr>
      <w:rFonts w:ascii="Arial" w:hAnsi="Arial"/>
      <w:lang w:val="fr-FR" w:eastAsia="bg-BG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62EC2"/>
    <w:rPr>
      <w:rFonts w:ascii="Arial" w:hAnsi="Arial" w:cs="Times New Roman"/>
      <w:snapToGrid w:val="0"/>
      <w:lang w:val="fr-FR"/>
    </w:rPr>
  </w:style>
  <w:style w:type="character" w:styleId="Hyperlink">
    <w:name w:val="Hyperlink"/>
    <w:basedOn w:val="DefaultParagraphFont"/>
    <w:uiPriority w:val="99"/>
    <w:rsid w:val="00C62EC2"/>
    <w:rPr>
      <w:rFonts w:cs="Times New Roman"/>
      <w:color w:val="0000FF"/>
      <w:u w:val="single"/>
    </w:rPr>
  </w:style>
  <w:style w:type="paragraph" w:customStyle="1" w:styleId="1">
    <w:name w:val="Знак Знак1"/>
    <w:basedOn w:val="Normal"/>
    <w:uiPriority w:val="99"/>
    <w:rsid w:val="006A660F"/>
    <w:pPr>
      <w:widowControl/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B7A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969DE"/>
    <w:rPr>
      <w:rFonts w:cs="Times New Roman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1B7A16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D6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9DE"/>
    <w:rPr>
      <w:rFonts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B10338"/>
    <w:pPr>
      <w:widowControl/>
      <w:ind w:left="720"/>
      <w:contextualSpacing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60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372</Words>
  <Characters>2127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maria</dc:creator>
  <cp:keywords/>
  <dc:description/>
  <cp:lastModifiedBy>petrova</cp:lastModifiedBy>
  <cp:revision>3</cp:revision>
  <cp:lastPrinted>2015-01-30T05:56:00Z</cp:lastPrinted>
  <dcterms:created xsi:type="dcterms:W3CDTF">2015-08-27T07:50:00Z</dcterms:created>
  <dcterms:modified xsi:type="dcterms:W3CDTF">2015-08-27T08:01:00Z</dcterms:modified>
</cp:coreProperties>
</file>